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878E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ROGERSON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B504F58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</w:p>
    <w:p w14:paraId="4300A701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</w:p>
    <w:p w14:paraId="0B13A882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taking against Thomas </w:t>
      </w:r>
      <w:proofErr w:type="spellStart"/>
      <w:r>
        <w:rPr>
          <w:rFonts w:cs="Times New Roman"/>
          <w:szCs w:val="24"/>
        </w:rPr>
        <w:t>Rawelenson</w:t>
      </w:r>
      <w:proofErr w:type="spellEnd"/>
      <w:r>
        <w:rPr>
          <w:rFonts w:cs="Times New Roman"/>
          <w:szCs w:val="24"/>
        </w:rPr>
        <w:t xml:space="preserve"> of</w:t>
      </w:r>
    </w:p>
    <w:p w14:paraId="0C344039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Potterhanworth</w:t>
      </w:r>
      <w:proofErr w:type="spellEnd"/>
      <w:r>
        <w:rPr>
          <w:rFonts w:cs="Times New Roman"/>
          <w:szCs w:val="24"/>
        </w:rPr>
        <w:t>, Lincolnshire(q.v.).</w:t>
      </w:r>
    </w:p>
    <w:p w14:paraId="4B9078A3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070EC52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</w:p>
    <w:p w14:paraId="0726B6DF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</w:p>
    <w:p w14:paraId="73423B83" w14:textId="77777777" w:rsidR="00640FCE" w:rsidRDefault="00640FCE" w:rsidP="00640FC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 December 2023</w:t>
      </w:r>
    </w:p>
    <w:p w14:paraId="49421C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696EF" w14:textId="77777777" w:rsidR="00640FCE" w:rsidRDefault="00640FCE" w:rsidP="009139A6">
      <w:r>
        <w:separator/>
      </w:r>
    </w:p>
  </w:endnote>
  <w:endnote w:type="continuationSeparator" w:id="0">
    <w:p w14:paraId="21CBAE64" w14:textId="77777777" w:rsidR="00640FCE" w:rsidRDefault="00640F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DB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C3D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76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B79AA" w14:textId="77777777" w:rsidR="00640FCE" w:rsidRDefault="00640FCE" w:rsidP="009139A6">
      <w:r>
        <w:separator/>
      </w:r>
    </w:p>
  </w:footnote>
  <w:footnote w:type="continuationSeparator" w:id="0">
    <w:p w14:paraId="6F95DDC5" w14:textId="77777777" w:rsidR="00640FCE" w:rsidRDefault="00640F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47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6F4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14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CE"/>
    <w:rsid w:val="000666E0"/>
    <w:rsid w:val="002510B7"/>
    <w:rsid w:val="005C130B"/>
    <w:rsid w:val="00640FC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9811F"/>
  <w15:chartTrackingRefBased/>
  <w15:docId w15:val="{66274476-5D8C-4C14-949A-359EE3BD2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40F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2024-01-16T19:44:00Z</dcterms:created>
  <dcterms:modified xsi:type="dcterms:W3CDTF">2024-01-16T19:46:00Z</dcterms:modified>
</cp:coreProperties>
</file>